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Three Rivers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Three Rivers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Three Rivers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Three Rivers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Three Rivers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Three Rivers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41.7% </w:t>
      </w:r>
      <w:r w:rsidRPr="004747BF">
        <w:rPr>
          <w:rFonts w:ascii="Libre Franklin Light" w:eastAsia="Times New Roman" w:hAnsi="Libre Franklin Light" w:cs="Calibri Light"/>
        </w:rPr>
        <w:t xml:space="preserve">of those respondents classified as PGSI 8+ in Three Rivers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Three Rivers is estimated to be </w:t>
      </w:r>
      <w:r w:rsidRPr="00773DF7">
        <w:rPr>
          <w:rFonts w:ascii="Libre Franklin Light" w:eastAsia="Times New Roman" w:hAnsi="Libre Franklin Light" w:cs="Calibri Light"/>
          <w:b/>
          <w:bCs/>
          <w:color w:val="C45911" w:themeColor="accent2" w:themeShade="BF"/>
        </w:rPr>
        <w:t xml:space="preserve">£1,542,251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Three Rivers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Three Rivers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Three Rivers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Three Rivers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hree River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Three Rivers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hree River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Three Rivers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Three Rivers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41.7%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hree River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Three Rivers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Three Rivers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Three Rivers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Three Rivers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Three Rivers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Three Rivers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£1,542,251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Three Rivers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£25,121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£519,511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£37,216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£10,467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£19,189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£930,747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£1,542,251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Three Rivers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Three Rivers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Three Rivers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Three Rivers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Three Rivers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Three Rivers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Three Rivers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Three Rivers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Three Rivers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Three Rivers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Three Rivers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Three Rivers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DB6D9B7-BE1F-49AE-9B4E-DF4DB4DBD2E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